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DF" w:rsidRDefault="005746DF" w:rsidP="001638CE">
      <w:pPr>
        <w:pStyle w:val="ConsPlusNormal"/>
        <w:widowControl/>
        <w:tabs>
          <w:tab w:val="left" w:pos="7380"/>
        </w:tabs>
        <w:spacing w:after="28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Приложение №1</w:t>
      </w:r>
    </w:p>
    <w:p w:rsidR="005746DF" w:rsidRPr="00C14F07" w:rsidRDefault="005746DF" w:rsidP="001638CE">
      <w:pPr>
        <w:pStyle w:val="ConsPlusNormal"/>
        <w:widowControl/>
        <w:spacing w:after="28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  <w:r w:rsidRPr="00C14F07">
        <w:rPr>
          <w:rFonts w:ascii="Times New Roman" w:hAnsi="Times New Roman" w:cs="Times New Roman"/>
          <w:sz w:val="28"/>
          <w:szCs w:val="28"/>
        </w:rPr>
        <w:t xml:space="preserve"> заявления</w:t>
      </w:r>
    </w:p>
    <w:p w:rsidR="005746DF" w:rsidRDefault="005746DF" w:rsidP="001638CE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ВАдминистрацию поселка Пристень</w:t>
      </w:r>
    </w:p>
    <w:p w:rsidR="005746DF" w:rsidRDefault="005746DF" w:rsidP="001638CE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______________________________</w:t>
      </w:r>
    </w:p>
    <w:p w:rsidR="005746DF" w:rsidRPr="00AD7846" w:rsidRDefault="005746DF" w:rsidP="001638CE">
      <w:pPr>
        <w:pStyle w:val="ConsPlusNormal"/>
        <w:widowControl/>
        <w:ind w:left="5103" w:firstLine="0"/>
        <w:jc w:val="center"/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</w:pPr>
      <w:r w:rsidRPr="00AD7846"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(наименование или Ф.И.О. заявителя)</w:t>
      </w:r>
    </w:p>
    <w:p w:rsidR="005746DF" w:rsidRDefault="005746DF" w:rsidP="001638CE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адрес: __________________________,</w:t>
      </w:r>
    </w:p>
    <w:p w:rsidR="005746DF" w:rsidRDefault="005746DF" w:rsidP="001638CE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тел.: ___________________________,</w:t>
      </w:r>
    </w:p>
    <w:p w:rsidR="005746DF" w:rsidRDefault="005746DF" w:rsidP="001638CE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факс: __________________________,</w:t>
      </w:r>
    </w:p>
    <w:p w:rsidR="005746DF" w:rsidRPr="00AD7846" w:rsidRDefault="005746DF" w:rsidP="001638CE">
      <w:pPr>
        <w:pStyle w:val="ConsPlusNormal"/>
        <w:widowControl/>
        <w:spacing w:after="280"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email</w:t>
      </w:r>
      <w:r>
        <w:rPr>
          <w:rFonts w:ascii="Times New Roman" w:hAnsi="Times New Roman" w:cs="Times New Roman"/>
          <w:color w:val="000000"/>
          <w:sz w:val="28"/>
          <w:szCs w:val="28"/>
        </w:rPr>
        <w:t>: __________________________</w:t>
      </w:r>
    </w:p>
    <w:p w:rsidR="005746DF" w:rsidRPr="00AD7846" w:rsidRDefault="005746DF" w:rsidP="001638CE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D7846">
        <w:rPr>
          <w:rFonts w:ascii="Times New Roman" w:hAnsi="Times New Roman" w:cs="Times New Roman"/>
          <w:color w:val="000000"/>
          <w:sz w:val="28"/>
          <w:szCs w:val="28"/>
        </w:rPr>
        <w:t>Ходатайство</w:t>
      </w:r>
    </w:p>
    <w:p w:rsidR="005746DF" w:rsidRPr="00C14F07" w:rsidRDefault="005746DF" w:rsidP="001638CE">
      <w:pPr>
        <w:pStyle w:val="ConsPlusNormal"/>
        <w:spacing w:after="28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Pr="00AD7846">
        <w:rPr>
          <w:rFonts w:ascii="Times New Roman" w:hAnsi="Times New Roman" w:cs="Times New Roman"/>
          <w:bCs/>
          <w:color w:val="000000"/>
          <w:sz w:val="28"/>
          <w:szCs w:val="28"/>
        </w:rPr>
        <w:t>перевод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AD784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земель, находящихся в собственности муниципального района, за исключением земель сельскохозяйственного назначения, из одной категории в другую</w:t>
      </w:r>
    </w:p>
    <w:p w:rsidR="005746DF" w:rsidRDefault="005746DF" w:rsidP="001638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0"/>
        </w:rPr>
      </w:pPr>
      <w:r w:rsidRPr="00F62838">
        <w:rPr>
          <w:rFonts w:ascii="Times New Roman" w:hAnsi="Times New Roman"/>
          <w:bCs/>
          <w:sz w:val="28"/>
          <w:szCs w:val="20"/>
        </w:rPr>
        <w:t xml:space="preserve">Прошу </w:t>
      </w:r>
      <w:r>
        <w:rPr>
          <w:rFonts w:ascii="Times New Roman" w:hAnsi="Times New Roman"/>
          <w:bCs/>
          <w:sz w:val="28"/>
          <w:szCs w:val="20"/>
        </w:rPr>
        <w:t xml:space="preserve">осуществить </w:t>
      </w:r>
      <w:r w:rsidRPr="00F62838">
        <w:rPr>
          <w:rFonts w:ascii="Times New Roman" w:hAnsi="Times New Roman"/>
          <w:bCs/>
          <w:sz w:val="28"/>
          <w:szCs w:val="20"/>
        </w:rPr>
        <w:t>перев</w:t>
      </w:r>
      <w:r>
        <w:rPr>
          <w:rFonts w:ascii="Times New Roman" w:hAnsi="Times New Roman"/>
          <w:bCs/>
          <w:sz w:val="28"/>
          <w:szCs w:val="20"/>
        </w:rPr>
        <w:t>од земельного участка</w:t>
      </w:r>
      <w:r w:rsidRPr="00F62838">
        <w:rPr>
          <w:rFonts w:ascii="Times New Roman" w:hAnsi="Times New Roman"/>
          <w:bCs/>
          <w:sz w:val="28"/>
          <w:szCs w:val="20"/>
        </w:rPr>
        <w:t xml:space="preserve">, </w:t>
      </w:r>
      <w:r>
        <w:rPr>
          <w:rFonts w:ascii="Times New Roman" w:hAnsi="Times New Roman"/>
          <w:bCs/>
          <w:sz w:val="28"/>
          <w:szCs w:val="20"/>
        </w:rPr>
        <w:t>площадью __________ м</w:t>
      </w:r>
      <w:r w:rsidRPr="00DE02BC">
        <w:rPr>
          <w:rFonts w:ascii="Times New Roman" w:hAnsi="Times New Roman"/>
          <w:bCs/>
          <w:sz w:val="28"/>
          <w:szCs w:val="20"/>
          <w:vertAlign w:val="superscript"/>
        </w:rPr>
        <w:t>2</w:t>
      </w:r>
      <w:r w:rsidRPr="00DE02BC">
        <w:rPr>
          <w:rFonts w:ascii="Times New Roman" w:hAnsi="Times New Roman"/>
          <w:bCs/>
          <w:sz w:val="28"/>
          <w:szCs w:val="20"/>
        </w:rPr>
        <w:t>,</w:t>
      </w:r>
      <w:r>
        <w:rPr>
          <w:rFonts w:ascii="Times New Roman" w:hAnsi="Times New Roman"/>
          <w:bCs/>
          <w:sz w:val="28"/>
          <w:szCs w:val="20"/>
        </w:rPr>
        <w:t xml:space="preserve"> </w:t>
      </w:r>
      <w:r w:rsidRPr="00DE02BC">
        <w:rPr>
          <w:rFonts w:ascii="Times New Roman" w:hAnsi="Times New Roman"/>
          <w:bCs/>
          <w:sz w:val="28"/>
          <w:szCs w:val="20"/>
        </w:rPr>
        <w:t>кадастровый номер земельного участка</w:t>
      </w:r>
      <w:r>
        <w:rPr>
          <w:rFonts w:ascii="Times New Roman" w:hAnsi="Times New Roman"/>
          <w:bCs/>
          <w:sz w:val="28"/>
          <w:szCs w:val="20"/>
        </w:rPr>
        <w:t xml:space="preserve"> __________________, из категории «_____________________________________________________»</w:t>
      </w:r>
    </w:p>
    <w:p w:rsidR="005746DF" w:rsidRPr="00DE02BC" w:rsidRDefault="005746DF" w:rsidP="001638CE">
      <w:pPr>
        <w:spacing w:after="0" w:line="240" w:lineRule="auto"/>
        <w:ind w:left="1701"/>
        <w:jc w:val="center"/>
        <w:rPr>
          <w:rFonts w:ascii="Times New Roman" w:hAnsi="Times New Roman"/>
          <w:bCs/>
          <w:i/>
          <w:sz w:val="28"/>
          <w:szCs w:val="20"/>
          <w:vertAlign w:val="superscript"/>
        </w:rPr>
      </w:pPr>
      <w:r w:rsidRPr="00DE02BC">
        <w:rPr>
          <w:rFonts w:ascii="Times New Roman" w:hAnsi="Times New Roman"/>
          <w:bCs/>
          <w:i/>
          <w:sz w:val="28"/>
          <w:szCs w:val="20"/>
          <w:vertAlign w:val="superscript"/>
        </w:rPr>
        <w:t>(в состав которых входит земельный участок)</w:t>
      </w:r>
    </w:p>
    <w:p w:rsidR="005746DF" w:rsidRDefault="005746DF" w:rsidP="001638CE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bCs/>
          <w:sz w:val="28"/>
          <w:szCs w:val="20"/>
        </w:rPr>
        <w:t xml:space="preserve">в категорию «_____________________________________________________», </w:t>
      </w:r>
    </w:p>
    <w:p w:rsidR="005746DF" w:rsidRPr="00DE02BC" w:rsidRDefault="005746DF" w:rsidP="001638CE">
      <w:pPr>
        <w:spacing w:after="0" w:line="240" w:lineRule="auto"/>
        <w:ind w:left="1560"/>
        <w:jc w:val="center"/>
        <w:rPr>
          <w:rFonts w:ascii="Times New Roman" w:hAnsi="Times New Roman"/>
          <w:bCs/>
          <w:i/>
          <w:sz w:val="28"/>
          <w:szCs w:val="20"/>
          <w:vertAlign w:val="superscript"/>
        </w:rPr>
      </w:pPr>
      <w:r w:rsidRPr="00DE02BC">
        <w:rPr>
          <w:rFonts w:ascii="Times New Roman" w:hAnsi="Times New Roman"/>
          <w:bCs/>
          <w:i/>
          <w:sz w:val="28"/>
          <w:szCs w:val="20"/>
          <w:vertAlign w:val="superscript"/>
        </w:rPr>
        <w:t>(перевод в состав которых предполагается осуществить)</w:t>
      </w:r>
    </w:p>
    <w:p w:rsidR="005746DF" w:rsidRDefault="005746DF" w:rsidP="001638CE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 w:rsidRPr="00DE02BC">
        <w:rPr>
          <w:rFonts w:ascii="Times New Roman" w:hAnsi="Times New Roman"/>
          <w:bCs/>
          <w:sz w:val="28"/>
          <w:szCs w:val="20"/>
        </w:rPr>
        <w:t>обоснование перевода земельного участка из состава земель одной категории в другую</w:t>
      </w:r>
      <w:r>
        <w:rPr>
          <w:rFonts w:ascii="Times New Roman" w:hAnsi="Times New Roman"/>
          <w:bCs/>
          <w:sz w:val="28"/>
          <w:szCs w:val="20"/>
        </w:rPr>
        <w:t xml:space="preserve"> _________________________________________________________; права на земельный участок _________________________________________.</w:t>
      </w:r>
    </w:p>
    <w:p w:rsidR="005746DF" w:rsidRPr="00E541E6" w:rsidRDefault="005746DF" w:rsidP="001638CE">
      <w:pPr>
        <w:spacing w:before="28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E541E6">
        <w:rPr>
          <w:rFonts w:ascii="Times New Roman" w:hAnsi="Times New Roman"/>
          <w:sz w:val="28"/>
          <w:szCs w:val="28"/>
        </w:rPr>
        <w:t>К заявлению прилагаются: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714"/>
        <w:gridCol w:w="6095"/>
        <w:gridCol w:w="2555"/>
      </w:tblGrid>
      <w:tr w:rsidR="005746DF" w:rsidRPr="00EA58EC" w:rsidTr="004777B2">
        <w:trPr>
          <w:trHeight w:val="283"/>
        </w:trPr>
        <w:tc>
          <w:tcPr>
            <w:tcW w:w="714" w:type="dxa"/>
          </w:tcPr>
          <w:p w:rsidR="005746DF" w:rsidRPr="00EA58EC" w:rsidRDefault="005746DF" w:rsidP="004777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8E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:rsidR="005746DF" w:rsidRPr="00EA58EC" w:rsidRDefault="005746DF" w:rsidP="004777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8EC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555" w:type="dxa"/>
          </w:tcPr>
          <w:p w:rsidR="005746DF" w:rsidRPr="00EA58EC" w:rsidRDefault="005746DF" w:rsidP="004777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8EC">
              <w:rPr>
                <w:rFonts w:ascii="Times New Roman" w:hAnsi="Times New Roman"/>
                <w:sz w:val="24"/>
                <w:szCs w:val="24"/>
              </w:rPr>
              <w:t>Реквизиты документа</w:t>
            </w:r>
          </w:p>
        </w:tc>
      </w:tr>
      <w:tr w:rsidR="005746DF" w:rsidRPr="00EA58EC" w:rsidTr="004777B2">
        <w:trPr>
          <w:trHeight w:val="283"/>
        </w:trPr>
        <w:tc>
          <w:tcPr>
            <w:tcW w:w="714" w:type="dxa"/>
          </w:tcPr>
          <w:p w:rsidR="005746DF" w:rsidRPr="00E541E6" w:rsidRDefault="005746DF" w:rsidP="001638CE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ind w:left="714" w:hanging="42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095" w:type="dxa"/>
          </w:tcPr>
          <w:p w:rsidR="005746DF" w:rsidRPr="00EA58EC" w:rsidRDefault="005746DF" w:rsidP="004777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5746DF" w:rsidRPr="00EA58EC" w:rsidRDefault="005746DF" w:rsidP="004777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6DF" w:rsidRPr="00EA58EC" w:rsidTr="004777B2">
        <w:trPr>
          <w:trHeight w:val="283"/>
        </w:trPr>
        <w:tc>
          <w:tcPr>
            <w:tcW w:w="714" w:type="dxa"/>
          </w:tcPr>
          <w:p w:rsidR="005746DF" w:rsidRPr="00E541E6" w:rsidRDefault="005746DF" w:rsidP="001638CE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ind w:left="714" w:hanging="42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095" w:type="dxa"/>
          </w:tcPr>
          <w:p w:rsidR="005746DF" w:rsidRPr="00EA58EC" w:rsidRDefault="005746DF" w:rsidP="004777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5746DF" w:rsidRPr="00EA58EC" w:rsidRDefault="005746DF" w:rsidP="004777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6DF" w:rsidRPr="00EA58EC" w:rsidTr="004777B2">
        <w:trPr>
          <w:trHeight w:val="283"/>
        </w:trPr>
        <w:tc>
          <w:tcPr>
            <w:tcW w:w="714" w:type="dxa"/>
          </w:tcPr>
          <w:p w:rsidR="005746DF" w:rsidRPr="00E541E6" w:rsidRDefault="005746DF" w:rsidP="001638CE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ind w:left="714" w:hanging="42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095" w:type="dxa"/>
          </w:tcPr>
          <w:p w:rsidR="005746DF" w:rsidRPr="00EA58EC" w:rsidRDefault="005746DF" w:rsidP="004777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5746DF" w:rsidRPr="00EA58EC" w:rsidRDefault="005746DF" w:rsidP="004777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46DF" w:rsidRPr="00E541E6" w:rsidRDefault="005746DF" w:rsidP="001638CE">
      <w:pPr>
        <w:tabs>
          <w:tab w:val="left" w:pos="6663"/>
        </w:tabs>
        <w:spacing w:before="28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1E6">
        <w:rPr>
          <w:rFonts w:ascii="Times New Roman" w:hAnsi="Times New Roman"/>
          <w:sz w:val="28"/>
          <w:szCs w:val="28"/>
        </w:rPr>
        <w:t>Заявитель: ___________________________________</w:t>
      </w:r>
      <w:r w:rsidRPr="00E541E6">
        <w:rPr>
          <w:rFonts w:ascii="Times New Roman" w:hAnsi="Times New Roman"/>
          <w:sz w:val="28"/>
          <w:szCs w:val="28"/>
        </w:rPr>
        <w:tab/>
        <w:t>__________________</w:t>
      </w:r>
    </w:p>
    <w:p w:rsidR="005746DF" w:rsidRPr="00E541E6" w:rsidRDefault="005746DF" w:rsidP="001638CE">
      <w:pPr>
        <w:tabs>
          <w:tab w:val="left" w:pos="6521"/>
        </w:tabs>
        <w:spacing w:after="0" w:line="240" w:lineRule="auto"/>
        <w:ind w:left="1276" w:right="-2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E541E6">
        <w:rPr>
          <w:rFonts w:ascii="Times New Roman" w:hAnsi="Times New Roman"/>
          <w:i/>
          <w:sz w:val="28"/>
          <w:szCs w:val="28"/>
          <w:vertAlign w:val="superscript"/>
        </w:rPr>
        <w:t>(Ф.И.О., наименование организации)</w:t>
      </w:r>
      <w:r w:rsidRPr="00E541E6">
        <w:rPr>
          <w:rFonts w:ascii="Times New Roman" w:hAnsi="Times New Roman"/>
          <w:i/>
          <w:sz w:val="28"/>
          <w:szCs w:val="28"/>
          <w:vertAlign w:val="superscript"/>
        </w:rPr>
        <w:tab/>
        <w:t>(печать, подпись)</w:t>
      </w:r>
    </w:p>
    <w:p w:rsidR="005746DF" w:rsidRDefault="005746DF" w:rsidP="001638CE">
      <w:pPr>
        <w:tabs>
          <w:tab w:val="left" w:pos="709"/>
        </w:tabs>
        <w:suppressAutoHyphens/>
        <w:spacing w:after="0" w:line="100" w:lineRule="atLeast"/>
        <w:ind w:left="4820" w:firstLine="3"/>
        <w:jc w:val="center"/>
        <w:rPr>
          <w:rFonts w:ascii="Times New Roman" w:hAnsi="Times New Roman"/>
          <w:sz w:val="28"/>
          <w:szCs w:val="28"/>
        </w:rPr>
      </w:pPr>
      <w:r w:rsidRPr="00E541E6">
        <w:rPr>
          <w:rFonts w:ascii="Times New Roman" w:hAnsi="Times New Roman"/>
          <w:sz w:val="28"/>
          <w:szCs w:val="28"/>
        </w:rPr>
        <w:t>«___» ____________ 20 ___ г.</w:t>
      </w:r>
      <w:r>
        <w:rPr>
          <w:rFonts w:ascii="Times New Roman" w:hAnsi="Times New Roman"/>
          <w:sz w:val="28"/>
          <w:szCs w:val="28"/>
        </w:rPr>
        <w:br w:type="page"/>
      </w:r>
    </w:p>
    <w:p w:rsidR="005746DF" w:rsidRPr="00C14F07" w:rsidRDefault="005746DF" w:rsidP="00091490">
      <w:pPr>
        <w:pStyle w:val="ConsPlusNormal"/>
        <w:widowControl/>
        <w:spacing w:after="28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Форма</w:t>
      </w:r>
      <w:r w:rsidRPr="00C14F07">
        <w:rPr>
          <w:rFonts w:ascii="Times New Roman" w:hAnsi="Times New Roman" w:cs="Times New Roman"/>
          <w:sz w:val="28"/>
          <w:szCs w:val="28"/>
        </w:rPr>
        <w:t xml:space="preserve"> заявления</w:t>
      </w:r>
    </w:p>
    <w:p w:rsidR="005746DF" w:rsidRDefault="005746DF" w:rsidP="00091490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Администрацию поселка Пристень</w:t>
      </w:r>
    </w:p>
    <w:p w:rsidR="005746DF" w:rsidRPr="00091490" w:rsidRDefault="005746DF" w:rsidP="00091490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</w:t>
      </w:r>
      <w:r w:rsidRPr="0009149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Иванова Ивана Ивановича</w:t>
      </w:r>
    </w:p>
    <w:p w:rsidR="005746DF" w:rsidRPr="00AD7846" w:rsidRDefault="005746DF" w:rsidP="00091490">
      <w:pPr>
        <w:pStyle w:val="ConsPlusNormal"/>
        <w:widowControl/>
        <w:ind w:left="5103" w:firstLine="0"/>
        <w:jc w:val="center"/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</w:pPr>
      <w:r w:rsidRPr="00AD7846"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(наименование или Ф.И.О. заявителя)</w:t>
      </w:r>
    </w:p>
    <w:p w:rsidR="005746DF" w:rsidRDefault="005746DF" w:rsidP="00091490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адрес: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Курская обл.,  Пристнский р-он, п. Пристень, ул. Садовая д.159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5746DF" w:rsidRDefault="005746DF" w:rsidP="00091490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.:123456789</w:t>
      </w:r>
    </w:p>
    <w:p w:rsidR="005746DF" w:rsidRDefault="005746DF" w:rsidP="00091490">
      <w:pPr>
        <w:pStyle w:val="ConsPlusNormal"/>
        <w:widowControl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факс: __________________________,</w:t>
      </w:r>
    </w:p>
    <w:p w:rsidR="005746DF" w:rsidRPr="00AD7846" w:rsidRDefault="005746DF" w:rsidP="00091490">
      <w:pPr>
        <w:pStyle w:val="ConsPlusNormal"/>
        <w:widowControl/>
        <w:spacing w:after="280"/>
        <w:ind w:left="48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email</w:t>
      </w:r>
      <w:r>
        <w:rPr>
          <w:rFonts w:ascii="Times New Roman" w:hAnsi="Times New Roman" w:cs="Times New Roman"/>
          <w:color w:val="000000"/>
          <w:sz w:val="28"/>
          <w:szCs w:val="28"/>
        </w:rPr>
        <w:t>: __________________________</w:t>
      </w:r>
    </w:p>
    <w:p w:rsidR="005746DF" w:rsidRPr="00AD7846" w:rsidRDefault="005746DF" w:rsidP="00091490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D7846">
        <w:rPr>
          <w:rFonts w:ascii="Times New Roman" w:hAnsi="Times New Roman" w:cs="Times New Roman"/>
          <w:color w:val="000000"/>
          <w:sz w:val="28"/>
          <w:szCs w:val="28"/>
        </w:rPr>
        <w:t>Ходатайство</w:t>
      </w:r>
    </w:p>
    <w:p w:rsidR="005746DF" w:rsidRPr="00C14F07" w:rsidRDefault="005746DF" w:rsidP="00091490">
      <w:pPr>
        <w:pStyle w:val="ConsPlusNormal"/>
        <w:spacing w:after="28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Pr="00AD7846">
        <w:rPr>
          <w:rFonts w:ascii="Times New Roman" w:hAnsi="Times New Roman" w:cs="Times New Roman"/>
          <w:bCs/>
          <w:color w:val="000000"/>
          <w:sz w:val="28"/>
          <w:szCs w:val="28"/>
        </w:rPr>
        <w:t>перевод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AD784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земель, находящихся в собственности муниципального района, за исключением земель сельскохозяйственного назначения, из одной категории в другую</w:t>
      </w:r>
    </w:p>
    <w:p w:rsidR="005746DF" w:rsidRDefault="005746DF" w:rsidP="000914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0"/>
        </w:rPr>
      </w:pPr>
      <w:r w:rsidRPr="00F62838">
        <w:rPr>
          <w:rFonts w:ascii="Times New Roman" w:hAnsi="Times New Roman"/>
          <w:bCs/>
          <w:sz w:val="28"/>
          <w:szCs w:val="20"/>
        </w:rPr>
        <w:t xml:space="preserve">Прошу </w:t>
      </w:r>
      <w:r>
        <w:rPr>
          <w:rFonts w:ascii="Times New Roman" w:hAnsi="Times New Roman"/>
          <w:bCs/>
          <w:sz w:val="28"/>
          <w:szCs w:val="20"/>
        </w:rPr>
        <w:t xml:space="preserve">осуществить </w:t>
      </w:r>
      <w:r w:rsidRPr="00F62838">
        <w:rPr>
          <w:rFonts w:ascii="Times New Roman" w:hAnsi="Times New Roman"/>
          <w:bCs/>
          <w:sz w:val="28"/>
          <w:szCs w:val="20"/>
        </w:rPr>
        <w:t>перев</w:t>
      </w:r>
      <w:r>
        <w:rPr>
          <w:rFonts w:ascii="Times New Roman" w:hAnsi="Times New Roman"/>
          <w:bCs/>
          <w:sz w:val="28"/>
          <w:szCs w:val="20"/>
        </w:rPr>
        <w:t>од земельного участка</w:t>
      </w:r>
      <w:r w:rsidRPr="00F62838">
        <w:rPr>
          <w:rFonts w:ascii="Times New Roman" w:hAnsi="Times New Roman"/>
          <w:bCs/>
          <w:sz w:val="28"/>
          <w:szCs w:val="20"/>
        </w:rPr>
        <w:t xml:space="preserve">, </w:t>
      </w:r>
      <w:r>
        <w:rPr>
          <w:rFonts w:ascii="Times New Roman" w:hAnsi="Times New Roman"/>
          <w:bCs/>
          <w:sz w:val="28"/>
          <w:szCs w:val="20"/>
        </w:rPr>
        <w:t xml:space="preserve">площадью </w:t>
      </w:r>
      <w:smartTag w:uri="urn:schemas-microsoft-com:office:smarttags" w:element="metricconverter">
        <w:smartTagPr>
          <w:attr w:name="ProductID" w:val="1500 м2"/>
        </w:smartTagPr>
        <w:r>
          <w:rPr>
            <w:rFonts w:ascii="Times New Roman" w:hAnsi="Times New Roman"/>
            <w:bCs/>
            <w:i/>
            <w:sz w:val="28"/>
            <w:szCs w:val="20"/>
          </w:rPr>
          <w:t>1500</w:t>
        </w:r>
        <w:r>
          <w:rPr>
            <w:rFonts w:ascii="Times New Roman" w:hAnsi="Times New Roman"/>
            <w:bCs/>
            <w:sz w:val="28"/>
            <w:szCs w:val="20"/>
          </w:rPr>
          <w:t xml:space="preserve"> м</w:t>
        </w:r>
        <w:r w:rsidRPr="00DE02BC">
          <w:rPr>
            <w:rFonts w:ascii="Times New Roman" w:hAnsi="Times New Roman"/>
            <w:bCs/>
            <w:sz w:val="28"/>
            <w:szCs w:val="20"/>
            <w:vertAlign w:val="superscript"/>
          </w:rPr>
          <w:t>2</w:t>
        </w:r>
      </w:smartTag>
      <w:r w:rsidRPr="00DE02BC">
        <w:rPr>
          <w:rFonts w:ascii="Times New Roman" w:hAnsi="Times New Roman"/>
          <w:bCs/>
          <w:sz w:val="28"/>
          <w:szCs w:val="20"/>
        </w:rPr>
        <w:t>,</w:t>
      </w:r>
      <w:r>
        <w:rPr>
          <w:rFonts w:ascii="Times New Roman" w:hAnsi="Times New Roman"/>
          <w:bCs/>
          <w:sz w:val="28"/>
          <w:szCs w:val="20"/>
        </w:rPr>
        <w:t xml:space="preserve"> </w:t>
      </w:r>
      <w:r w:rsidRPr="00DE02BC">
        <w:rPr>
          <w:rFonts w:ascii="Times New Roman" w:hAnsi="Times New Roman"/>
          <w:bCs/>
          <w:sz w:val="28"/>
          <w:szCs w:val="20"/>
        </w:rPr>
        <w:t>кадастровый номер земельного участка</w:t>
      </w:r>
      <w:r>
        <w:rPr>
          <w:rFonts w:ascii="Times New Roman" w:hAnsi="Times New Roman"/>
          <w:bCs/>
          <w:sz w:val="28"/>
          <w:szCs w:val="20"/>
        </w:rPr>
        <w:t xml:space="preserve"> </w:t>
      </w:r>
      <w:r w:rsidRPr="00091490">
        <w:rPr>
          <w:rFonts w:ascii="Times New Roman" w:hAnsi="Times New Roman"/>
          <w:bCs/>
          <w:i/>
          <w:sz w:val="28"/>
          <w:szCs w:val="20"/>
        </w:rPr>
        <w:t>46:19:000000:000</w:t>
      </w:r>
      <w:r>
        <w:rPr>
          <w:rFonts w:ascii="Times New Roman" w:hAnsi="Times New Roman"/>
          <w:bCs/>
          <w:sz w:val="28"/>
          <w:szCs w:val="20"/>
        </w:rPr>
        <w:t>, из категории «</w:t>
      </w:r>
      <w:r>
        <w:rPr>
          <w:rFonts w:ascii="Times New Roman" w:hAnsi="Times New Roman"/>
          <w:bCs/>
          <w:i/>
          <w:sz w:val="28"/>
          <w:szCs w:val="20"/>
        </w:rPr>
        <w:t xml:space="preserve"> </w:t>
      </w:r>
      <w:r w:rsidRPr="00091490">
        <w:rPr>
          <w:rStyle w:val="Emphasis"/>
          <w:rFonts w:ascii="Times New Roman" w:hAnsi="Times New Roman"/>
          <w:color w:val="4B494B"/>
          <w:sz w:val="28"/>
          <w:szCs w:val="28"/>
          <w:shd w:val="clear" w:color="auto" w:fill="FFFFFF"/>
        </w:rPr>
        <w:t>земли водного фонда</w:t>
      </w:r>
      <w:r>
        <w:rPr>
          <w:rFonts w:ascii="Times New Roman" w:hAnsi="Times New Roman"/>
          <w:bCs/>
          <w:sz w:val="28"/>
          <w:szCs w:val="20"/>
        </w:rPr>
        <w:t>»</w:t>
      </w:r>
    </w:p>
    <w:p w:rsidR="005746DF" w:rsidRPr="00DE02BC" w:rsidRDefault="005746DF" w:rsidP="00091490">
      <w:pPr>
        <w:spacing w:after="0" w:line="240" w:lineRule="auto"/>
        <w:ind w:left="1701"/>
        <w:jc w:val="center"/>
        <w:rPr>
          <w:rFonts w:ascii="Times New Roman" w:hAnsi="Times New Roman"/>
          <w:bCs/>
          <w:i/>
          <w:sz w:val="28"/>
          <w:szCs w:val="20"/>
          <w:vertAlign w:val="superscript"/>
        </w:rPr>
      </w:pPr>
      <w:r w:rsidRPr="00DE02BC">
        <w:rPr>
          <w:rFonts w:ascii="Times New Roman" w:hAnsi="Times New Roman"/>
          <w:bCs/>
          <w:i/>
          <w:sz w:val="28"/>
          <w:szCs w:val="20"/>
          <w:vertAlign w:val="superscript"/>
        </w:rPr>
        <w:t>(в состав которых входит земельный участок)</w:t>
      </w:r>
    </w:p>
    <w:p w:rsidR="005746DF" w:rsidRDefault="005746DF" w:rsidP="00091490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bCs/>
          <w:sz w:val="28"/>
          <w:szCs w:val="20"/>
        </w:rPr>
        <w:t>в категорию «</w:t>
      </w:r>
      <w:r w:rsidRPr="00091490">
        <w:rPr>
          <w:rFonts w:ascii="Times New Roman" w:hAnsi="Times New Roman"/>
          <w:bCs/>
          <w:i/>
          <w:sz w:val="28"/>
          <w:szCs w:val="20"/>
        </w:rPr>
        <w:t>земли населенных пунктов</w:t>
      </w:r>
      <w:r>
        <w:rPr>
          <w:rFonts w:ascii="Times New Roman" w:hAnsi="Times New Roman"/>
          <w:bCs/>
          <w:sz w:val="28"/>
          <w:szCs w:val="20"/>
        </w:rPr>
        <w:t xml:space="preserve">», </w:t>
      </w:r>
    </w:p>
    <w:p w:rsidR="005746DF" w:rsidRPr="00DE02BC" w:rsidRDefault="005746DF" w:rsidP="00091490">
      <w:pPr>
        <w:spacing w:after="0" w:line="240" w:lineRule="auto"/>
        <w:ind w:left="1560"/>
        <w:jc w:val="center"/>
        <w:rPr>
          <w:rFonts w:ascii="Times New Roman" w:hAnsi="Times New Roman"/>
          <w:bCs/>
          <w:i/>
          <w:sz w:val="28"/>
          <w:szCs w:val="20"/>
          <w:vertAlign w:val="superscript"/>
        </w:rPr>
      </w:pPr>
      <w:r w:rsidRPr="00DE02BC">
        <w:rPr>
          <w:rFonts w:ascii="Times New Roman" w:hAnsi="Times New Roman"/>
          <w:bCs/>
          <w:i/>
          <w:sz w:val="28"/>
          <w:szCs w:val="20"/>
          <w:vertAlign w:val="superscript"/>
        </w:rPr>
        <w:t>(перевод в состав которых предполагается осуществить)</w:t>
      </w:r>
    </w:p>
    <w:p w:rsidR="005746DF" w:rsidRDefault="005746DF" w:rsidP="00091490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 w:rsidRPr="00DE02BC">
        <w:rPr>
          <w:rFonts w:ascii="Times New Roman" w:hAnsi="Times New Roman"/>
          <w:bCs/>
          <w:sz w:val="28"/>
          <w:szCs w:val="20"/>
        </w:rPr>
        <w:t>обоснование перевода земельного участка из состава земель одной категории в другую</w:t>
      </w:r>
      <w:r>
        <w:rPr>
          <w:rFonts w:ascii="Times New Roman" w:hAnsi="Times New Roman"/>
          <w:bCs/>
          <w:sz w:val="28"/>
          <w:szCs w:val="20"/>
        </w:rPr>
        <w:t xml:space="preserve"> _________________________________________________________; права на земельный участок _________________________________________.</w:t>
      </w:r>
    </w:p>
    <w:p w:rsidR="005746DF" w:rsidRPr="00E541E6" w:rsidRDefault="005746DF" w:rsidP="00091490">
      <w:pPr>
        <w:spacing w:before="28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E541E6">
        <w:rPr>
          <w:rFonts w:ascii="Times New Roman" w:hAnsi="Times New Roman"/>
          <w:sz w:val="28"/>
          <w:szCs w:val="28"/>
        </w:rPr>
        <w:t>К заявлению прилагаются: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714"/>
        <w:gridCol w:w="6095"/>
        <w:gridCol w:w="2555"/>
      </w:tblGrid>
      <w:tr w:rsidR="005746DF" w:rsidRPr="00EA58EC" w:rsidTr="00813ADE">
        <w:trPr>
          <w:trHeight w:val="283"/>
        </w:trPr>
        <w:tc>
          <w:tcPr>
            <w:tcW w:w="714" w:type="dxa"/>
          </w:tcPr>
          <w:p w:rsidR="005746DF" w:rsidRPr="00EA58EC" w:rsidRDefault="005746DF" w:rsidP="00813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8E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:rsidR="005746DF" w:rsidRPr="00EA58EC" w:rsidRDefault="005746DF" w:rsidP="00813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8EC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555" w:type="dxa"/>
          </w:tcPr>
          <w:p w:rsidR="005746DF" w:rsidRPr="00EA58EC" w:rsidRDefault="005746DF" w:rsidP="00813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8EC">
              <w:rPr>
                <w:rFonts w:ascii="Times New Roman" w:hAnsi="Times New Roman"/>
                <w:sz w:val="24"/>
                <w:szCs w:val="24"/>
              </w:rPr>
              <w:t>Реквизиты документа</w:t>
            </w:r>
          </w:p>
        </w:tc>
      </w:tr>
      <w:tr w:rsidR="005746DF" w:rsidRPr="00EA58EC" w:rsidTr="00813ADE">
        <w:trPr>
          <w:trHeight w:val="283"/>
        </w:trPr>
        <w:tc>
          <w:tcPr>
            <w:tcW w:w="714" w:type="dxa"/>
          </w:tcPr>
          <w:p w:rsidR="005746DF" w:rsidRPr="00E541E6" w:rsidRDefault="005746DF" w:rsidP="00091490">
            <w:pPr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095" w:type="dxa"/>
          </w:tcPr>
          <w:p w:rsidR="005746DF" w:rsidRPr="00EA58EC" w:rsidRDefault="005746DF" w:rsidP="00813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5746DF" w:rsidRPr="00EA58EC" w:rsidRDefault="005746DF" w:rsidP="00813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6DF" w:rsidRPr="00EA58EC" w:rsidTr="00813ADE">
        <w:trPr>
          <w:trHeight w:val="283"/>
        </w:trPr>
        <w:tc>
          <w:tcPr>
            <w:tcW w:w="714" w:type="dxa"/>
          </w:tcPr>
          <w:p w:rsidR="005746DF" w:rsidRPr="00E541E6" w:rsidRDefault="005746DF" w:rsidP="00091490">
            <w:pPr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714" w:hanging="42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095" w:type="dxa"/>
          </w:tcPr>
          <w:p w:rsidR="005746DF" w:rsidRPr="00EA58EC" w:rsidRDefault="005746DF" w:rsidP="00813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5746DF" w:rsidRPr="00EA58EC" w:rsidRDefault="005746DF" w:rsidP="00813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6DF" w:rsidRPr="00EA58EC" w:rsidTr="00813ADE">
        <w:trPr>
          <w:trHeight w:val="283"/>
        </w:trPr>
        <w:tc>
          <w:tcPr>
            <w:tcW w:w="714" w:type="dxa"/>
          </w:tcPr>
          <w:p w:rsidR="005746DF" w:rsidRPr="00E541E6" w:rsidRDefault="005746DF" w:rsidP="00091490">
            <w:pPr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714" w:hanging="42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095" w:type="dxa"/>
          </w:tcPr>
          <w:p w:rsidR="005746DF" w:rsidRPr="00EA58EC" w:rsidRDefault="005746DF" w:rsidP="00813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5746DF" w:rsidRPr="00EA58EC" w:rsidRDefault="005746DF" w:rsidP="00813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46DF" w:rsidRPr="00E541E6" w:rsidRDefault="005746DF" w:rsidP="00091490">
      <w:pPr>
        <w:tabs>
          <w:tab w:val="left" w:pos="6663"/>
        </w:tabs>
        <w:spacing w:before="28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1E6">
        <w:rPr>
          <w:rFonts w:ascii="Times New Roman" w:hAnsi="Times New Roman"/>
          <w:sz w:val="28"/>
          <w:szCs w:val="28"/>
        </w:rPr>
        <w:t>Заявитель: ___________________________________</w:t>
      </w:r>
      <w:r w:rsidRPr="00E541E6">
        <w:rPr>
          <w:rFonts w:ascii="Times New Roman" w:hAnsi="Times New Roman"/>
          <w:sz w:val="28"/>
          <w:szCs w:val="28"/>
        </w:rPr>
        <w:tab/>
        <w:t>__________________</w:t>
      </w:r>
    </w:p>
    <w:p w:rsidR="005746DF" w:rsidRPr="00E541E6" w:rsidRDefault="005746DF" w:rsidP="00091490">
      <w:pPr>
        <w:tabs>
          <w:tab w:val="left" w:pos="6521"/>
        </w:tabs>
        <w:spacing w:after="0" w:line="240" w:lineRule="auto"/>
        <w:ind w:left="1276" w:right="-2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E541E6">
        <w:rPr>
          <w:rFonts w:ascii="Times New Roman" w:hAnsi="Times New Roman"/>
          <w:i/>
          <w:sz w:val="28"/>
          <w:szCs w:val="28"/>
          <w:vertAlign w:val="superscript"/>
        </w:rPr>
        <w:t>(Ф.И.О., наименование организации)</w:t>
      </w:r>
      <w:r w:rsidRPr="00E541E6">
        <w:rPr>
          <w:rFonts w:ascii="Times New Roman" w:hAnsi="Times New Roman"/>
          <w:i/>
          <w:sz w:val="28"/>
          <w:szCs w:val="28"/>
          <w:vertAlign w:val="superscript"/>
        </w:rPr>
        <w:tab/>
        <w:t>(печать, подпись)</w:t>
      </w:r>
    </w:p>
    <w:p w:rsidR="005746DF" w:rsidRDefault="005746DF" w:rsidP="00091490">
      <w:pPr>
        <w:tabs>
          <w:tab w:val="left" w:pos="709"/>
        </w:tabs>
        <w:suppressAutoHyphens/>
        <w:spacing w:after="0" w:line="100" w:lineRule="atLeast"/>
        <w:ind w:left="4820" w:firstLine="3"/>
        <w:jc w:val="center"/>
        <w:rPr>
          <w:rFonts w:ascii="Times New Roman" w:hAnsi="Times New Roman"/>
          <w:sz w:val="28"/>
          <w:szCs w:val="28"/>
        </w:rPr>
      </w:pPr>
      <w:r w:rsidRPr="00E541E6">
        <w:rPr>
          <w:rFonts w:ascii="Times New Roman" w:hAnsi="Times New Roman"/>
          <w:sz w:val="28"/>
          <w:szCs w:val="28"/>
        </w:rPr>
        <w:t>«___» ____________ 20 ___ г.</w:t>
      </w:r>
    </w:p>
    <w:sectPr w:rsidR="005746DF" w:rsidSect="00D66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962B8"/>
    <w:multiLevelType w:val="hybridMultilevel"/>
    <w:tmpl w:val="284E943C"/>
    <w:lvl w:ilvl="0" w:tplc="08DE713C">
      <w:start w:val="1"/>
      <w:numFmt w:val="decimal"/>
      <w:lvlText w:val="%1"/>
      <w:lvlJc w:val="left"/>
      <w:pPr>
        <w:ind w:left="-35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09" w:hanging="180"/>
      </w:pPr>
      <w:rPr>
        <w:rFonts w:cs="Times New Roman"/>
      </w:rPr>
    </w:lvl>
  </w:abstractNum>
  <w:abstractNum w:abstractNumId="1">
    <w:nsid w:val="7615531C"/>
    <w:multiLevelType w:val="hybridMultilevel"/>
    <w:tmpl w:val="284E943C"/>
    <w:lvl w:ilvl="0" w:tplc="08DE713C">
      <w:start w:val="1"/>
      <w:numFmt w:val="decimal"/>
      <w:lvlText w:val="%1"/>
      <w:lvlJc w:val="left"/>
      <w:pPr>
        <w:ind w:left="-35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0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38CE"/>
    <w:rsid w:val="00091490"/>
    <w:rsid w:val="001638CE"/>
    <w:rsid w:val="00227E57"/>
    <w:rsid w:val="004777B2"/>
    <w:rsid w:val="005746DF"/>
    <w:rsid w:val="006108C4"/>
    <w:rsid w:val="00813ADE"/>
    <w:rsid w:val="00A62AFD"/>
    <w:rsid w:val="00AD7846"/>
    <w:rsid w:val="00C14F07"/>
    <w:rsid w:val="00D66C35"/>
    <w:rsid w:val="00DE02BC"/>
    <w:rsid w:val="00DE1B38"/>
    <w:rsid w:val="00E541E6"/>
    <w:rsid w:val="00EA58EC"/>
    <w:rsid w:val="00F62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3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638C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091490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377</Words>
  <Characters>2152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</dc:creator>
  <cp:keywords/>
  <dc:description/>
  <cp:lastModifiedBy>Admin</cp:lastModifiedBy>
  <cp:revision>5</cp:revision>
  <dcterms:created xsi:type="dcterms:W3CDTF">2017-07-21T08:18:00Z</dcterms:created>
  <dcterms:modified xsi:type="dcterms:W3CDTF">2019-07-29T06:23:00Z</dcterms:modified>
</cp:coreProperties>
</file>